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97E0C" w14:textId="77777777" w:rsidR="00092D49" w:rsidRDefault="00092D49" w:rsidP="00092D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BYNTRE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86562AF" w14:textId="77777777" w:rsidR="00092D49" w:rsidRDefault="00092D49" w:rsidP="00092D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487A29F" w14:textId="77777777" w:rsidR="00092D49" w:rsidRDefault="00092D49" w:rsidP="00092D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769FCE" w14:textId="77777777" w:rsidR="00092D49" w:rsidRDefault="00092D49" w:rsidP="00092D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BDD66FE" w14:textId="77777777" w:rsidR="00092D49" w:rsidRDefault="00092D49" w:rsidP="00092D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27C51137" w14:textId="77777777" w:rsidR="00092D49" w:rsidRDefault="00092D49" w:rsidP="00092D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4E323708" w14:textId="77777777" w:rsidR="00092D49" w:rsidRPr="00065994" w:rsidRDefault="00092D49" w:rsidP="00092D4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77615C1" w14:textId="77777777" w:rsidR="00092D49" w:rsidRDefault="00092D49" w:rsidP="00092D4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82D83E1" w14:textId="77777777" w:rsidR="00092D49" w:rsidRDefault="00092D49" w:rsidP="00092D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528FE77" w14:textId="77777777" w:rsidR="00092D49" w:rsidRDefault="00092D49" w:rsidP="00092D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0B7101F" w14:textId="77777777" w:rsidR="00092D49" w:rsidRDefault="00092D49" w:rsidP="00092D4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January 2025</w:t>
      </w:r>
    </w:p>
    <w:p w14:paraId="5B068E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BBFB8" w14:textId="77777777" w:rsidR="00092D49" w:rsidRDefault="00092D49" w:rsidP="009139A6">
      <w:r>
        <w:separator/>
      </w:r>
    </w:p>
  </w:endnote>
  <w:endnote w:type="continuationSeparator" w:id="0">
    <w:p w14:paraId="1CC3C7F7" w14:textId="77777777" w:rsidR="00092D49" w:rsidRDefault="00092D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59B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35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F3D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7AAF1" w14:textId="77777777" w:rsidR="00092D49" w:rsidRDefault="00092D49" w:rsidP="009139A6">
      <w:r>
        <w:separator/>
      </w:r>
    </w:p>
  </w:footnote>
  <w:footnote w:type="continuationSeparator" w:id="0">
    <w:p w14:paraId="2693D56C" w14:textId="77777777" w:rsidR="00092D49" w:rsidRDefault="00092D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26E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C5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315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49"/>
    <w:rsid w:val="000666E0"/>
    <w:rsid w:val="00092D49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3A646"/>
  <w15:chartTrackingRefBased/>
  <w15:docId w15:val="{38234283-4DB7-44FF-A2B3-0FD0BD17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2025-03-13T21:38:00Z</dcterms:created>
  <dcterms:modified xsi:type="dcterms:W3CDTF">2025-03-13T21:39:00Z</dcterms:modified>
</cp:coreProperties>
</file>